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BE4FE" w14:textId="77777777" w:rsidR="00B61294" w:rsidRDefault="00B61294" w:rsidP="00B61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PLUMON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680CCEAB" w14:textId="77777777" w:rsidR="00B61294" w:rsidRDefault="00B61294" w:rsidP="00B61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Colwich, Staffordshire.</w:t>
      </w:r>
    </w:p>
    <w:p w14:paraId="4E6173A0" w14:textId="77777777" w:rsidR="00B61294" w:rsidRDefault="00B61294" w:rsidP="00B612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DA47C" w14:textId="77777777" w:rsidR="00B61294" w:rsidRDefault="00B61294" w:rsidP="00B612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BBD6FB" w14:textId="77777777" w:rsidR="00B61294" w:rsidRDefault="00B61294" w:rsidP="00B61294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Staffordshire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31BEB" w14:textId="77777777" w:rsidR="00B61294" w:rsidRDefault="00B61294" w:rsidP="00B6129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21C3042E" w14:textId="77777777" w:rsidR="00B61294" w:rsidRDefault="00B61294" w:rsidP="00B61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51840B49" w14:textId="77777777" w:rsidR="00B61294" w:rsidRDefault="00B61294" w:rsidP="00B612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B1E0A9" w14:textId="77777777" w:rsidR="00B61294" w:rsidRDefault="00B61294" w:rsidP="00B612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0497E0" w14:textId="77777777" w:rsidR="00B61294" w:rsidRDefault="00B61294" w:rsidP="00B61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38A840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5C4F1" w14:textId="77777777" w:rsidR="00B61294" w:rsidRDefault="00B61294" w:rsidP="009139A6">
      <w:r>
        <w:separator/>
      </w:r>
    </w:p>
  </w:endnote>
  <w:endnote w:type="continuationSeparator" w:id="0">
    <w:p w14:paraId="097D9357" w14:textId="77777777" w:rsidR="00B61294" w:rsidRDefault="00B612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7F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DD8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010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3DFAA" w14:textId="77777777" w:rsidR="00B61294" w:rsidRDefault="00B61294" w:rsidP="009139A6">
      <w:r>
        <w:separator/>
      </w:r>
    </w:p>
  </w:footnote>
  <w:footnote w:type="continuationSeparator" w:id="0">
    <w:p w14:paraId="6FD1DD1F" w14:textId="77777777" w:rsidR="00B61294" w:rsidRDefault="00B612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9DA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C2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E8F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294"/>
    <w:rsid w:val="000666E0"/>
    <w:rsid w:val="002510B7"/>
    <w:rsid w:val="005C130B"/>
    <w:rsid w:val="00826F5C"/>
    <w:rsid w:val="009139A6"/>
    <w:rsid w:val="009448BB"/>
    <w:rsid w:val="00A3176C"/>
    <w:rsid w:val="00AE65F8"/>
    <w:rsid w:val="00B6129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74063"/>
  <w15:chartTrackingRefBased/>
  <w15:docId w15:val="{3890140B-5D7D-4C96-8BB4-5FD6348C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2021-05-28T18:07:00Z</dcterms:created>
  <dcterms:modified xsi:type="dcterms:W3CDTF">2021-05-28T18:08:00Z</dcterms:modified>
</cp:coreProperties>
</file>